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63131">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005AC25B">
      <w:pPr>
        <w:spacing w:after="0" w:line="160" w:lineRule="exact"/>
        <w:jc w:val="center"/>
        <w:rPr>
          <w:rFonts w:hint="default" w:ascii="Times New Roman" w:hAnsi="Times New Roman" w:eastAsia="方正楷体_GBK" w:cs="Times New Roman"/>
          <w:b/>
          <w:sz w:val="36"/>
          <w:szCs w:val="36"/>
        </w:rPr>
      </w:pPr>
    </w:p>
    <w:p w14:paraId="3EEEFAC1">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141</w:t>
      </w:r>
      <w:r>
        <w:rPr>
          <w:rFonts w:hint="default" w:ascii="Times New Roman" w:hAnsi="Times New Roman" w:eastAsia="方正楷体_GBK" w:cs="Times New Roman"/>
          <w:b/>
          <w:sz w:val="36"/>
          <w:szCs w:val="36"/>
        </w:rPr>
        <w:t>号</w:t>
      </w:r>
    </w:p>
    <w:p w14:paraId="0DF99607">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rPr>
      </w:pPr>
    </w:p>
    <w:p w14:paraId="5016F677">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仿宋_GBK" w:cs="Times New Roman"/>
          <w:sz w:val="36"/>
          <w:szCs w:val="36"/>
          <w:highlight w:val="none"/>
          <w:lang w:eastAsia="zh-CN"/>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lang w:eastAsia="zh-CN"/>
        </w:rPr>
        <w:t>批准，决定将</w:t>
      </w:r>
      <w:r>
        <w:rPr>
          <w:rFonts w:hint="eastAsia" w:ascii="Times New Roman" w:hAnsi="Times New Roman" w:eastAsia="方正仿宋_GBK" w:cs="Times New Roman"/>
          <w:sz w:val="36"/>
          <w:szCs w:val="36"/>
          <w:highlight w:val="none"/>
          <w:lang w:val="en-US" w:eastAsia="zh-CN"/>
        </w:rPr>
        <w:t>乾龙镇文笔村9组（原佛洞村3组）</w:t>
      </w:r>
      <w:r>
        <w:rPr>
          <w:rFonts w:hint="default" w:ascii="Times New Roman" w:hAnsi="Times New Roman" w:eastAsia="方正仿宋_GBK" w:cs="Times New Roman"/>
          <w:sz w:val="36"/>
          <w:szCs w:val="36"/>
          <w:highlight w:val="none"/>
          <w:lang w:eastAsia="zh-CN"/>
        </w:rPr>
        <w:t>的部分集体土地征收为国家所有。现将有关事项公告如下。</w:t>
      </w:r>
    </w:p>
    <w:p w14:paraId="0C7AE1E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1FD66AAA">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16F48E63">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7A8D290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四川省人民政府关于新建成渝中线铁路（含十陵南站）工程（资阳段）建设用地的批复（川府土〔2024〕727号）</w:t>
      </w:r>
    </w:p>
    <w:p w14:paraId="1B2F5BA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1437D8C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sz w:val="36"/>
          <w:szCs w:val="36"/>
          <w:highlight w:val="none"/>
          <w:lang w:val="en-US" w:eastAsia="zh-CN"/>
        </w:rPr>
        <w:t>乾龙镇文笔村9组（原佛洞村3组）耕地总面积344.8020亩，人口181人，人均耕地1.9050亩。拟征地27.2187亩，其中：农用地26.8809亩（耕地13.4872亩、林地12.7818亩、设施农用地0.6119亩）、农用地以外的其他土地0.3378亩（农村宅基地0.3378亩）。</w:t>
      </w:r>
    </w:p>
    <w:p w14:paraId="30DAC3B9">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5EC44BA6">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2B59EEFE">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228E3A44">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42C94541">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eastAsia" w:ascii="Times New Roman" w:hAnsi="Times New Roman" w:eastAsia="方正仿宋_GBK" w:cs="Times New Roman"/>
          <w:b/>
          <w:bCs/>
          <w:sz w:val="36"/>
          <w:szCs w:val="36"/>
          <w:highlight w:val="none"/>
          <w:lang w:val="en-US" w:eastAsia="zh-CN"/>
        </w:rPr>
        <w:t>1363180.16</w:t>
      </w:r>
      <w:r>
        <w:rPr>
          <w:rFonts w:hint="default"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628EE410">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仿宋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lang w:val="en-US" w:eastAsia="zh-CN"/>
        </w:rPr>
        <w:t>土</w:t>
      </w:r>
      <w:r>
        <w:rPr>
          <w:rFonts w:hint="default" w:ascii="Times New Roman" w:hAnsi="Times New Roman" w:eastAsia="方正楷体_GBK" w:cs="Times New Roman"/>
          <w:b/>
          <w:sz w:val="36"/>
          <w:szCs w:val="36"/>
          <w:highlight w:val="none"/>
        </w:rPr>
        <w:t>地补偿费和安置补助费</w:t>
      </w:r>
      <w:r>
        <w:rPr>
          <w:rFonts w:hint="default" w:ascii="Times New Roman" w:hAnsi="Times New Roman" w:eastAsia="仿宋" w:cs="Times New Roman"/>
          <w:b/>
          <w:sz w:val="36"/>
          <w:szCs w:val="36"/>
          <w:highlight w:val="none"/>
        </w:rPr>
        <w:tab/>
      </w:r>
    </w:p>
    <w:p w14:paraId="67B389F5">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（1）农用地</w:t>
      </w:r>
      <w:r>
        <w:rPr>
          <w:rFonts w:hint="eastAsia" w:ascii="仿宋" w:hAnsi="仿宋" w:eastAsia="仿宋" w:cs="Times New Roman"/>
          <w:sz w:val="32"/>
          <w:szCs w:val="32"/>
          <w:lang w:val="en-US" w:eastAsia="zh-CN"/>
        </w:rPr>
        <w:t>：</w:t>
      </w:r>
      <w:r>
        <w:rPr>
          <w:rFonts w:hint="eastAsia" w:ascii="Times New Roman" w:hAnsi="Times New Roman" w:eastAsia="方正仿宋_GBK" w:cs="Times New Roman"/>
          <w:sz w:val="36"/>
          <w:szCs w:val="36"/>
          <w:highlight w:val="none"/>
          <w:lang w:val="en-US" w:eastAsia="zh-CN"/>
        </w:rPr>
        <w:t>26.8809亩×45000元/亩=1209640.50元</w:t>
      </w:r>
    </w:p>
    <w:p w14:paraId="534112A3">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（2）农用地以外的其他土地</w:t>
      </w:r>
      <w:r>
        <w:rPr>
          <w:rFonts w:hint="eastAsia" w:ascii="Times New Roman" w:hAnsi="Times New Roman" w:eastAsia="方正仿宋_GBK" w:cs="Times New Roman"/>
          <w:sz w:val="36"/>
          <w:szCs w:val="36"/>
          <w:highlight w:val="none"/>
          <w:lang w:val="en-US" w:eastAsia="zh-CN"/>
        </w:rPr>
        <w:t>：0.3378亩×45000元/亩×0.5=7600.50元</w:t>
      </w:r>
    </w:p>
    <w:p w14:paraId="0F86ACCB">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eastAsia" w:ascii="Times New Roman" w:hAnsi="Times New Roman" w:eastAsia="方正仿宋_GBK"/>
          <w:b/>
          <w:bCs/>
          <w:sz w:val="36"/>
          <w:szCs w:val="36"/>
          <w:highlight w:val="none"/>
          <w:lang w:val="en-US" w:eastAsia="zh-CN"/>
        </w:rPr>
        <w:t>小计：</w:t>
      </w:r>
      <w:r>
        <w:rPr>
          <w:rFonts w:hint="eastAsia" w:ascii="Times New Roman" w:hAnsi="Times New Roman" w:eastAsia="方正仿宋_GBK"/>
          <w:sz w:val="36"/>
          <w:szCs w:val="36"/>
          <w:highlight w:val="none"/>
          <w:lang w:val="en-US" w:eastAsia="zh-CN"/>
        </w:rPr>
        <w:t>1217241.00元</w:t>
      </w:r>
    </w:p>
    <w:p w14:paraId="05CA4C7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青苗补偿费</w:t>
      </w:r>
    </w:p>
    <w:p w14:paraId="34672CA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b/>
          <w:bCs/>
          <w:sz w:val="36"/>
          <w:szCs w:val="36"/>
          <w:highlight w:val="none"/>
          <w:lang w:val="en-US" w:eastAsia="zh-CN"/>
        </w:rPr>
      </w:pPr>
      <w:r>
        <w:rPr>
          <w:rFonts w:hint="eastAsia" w:ascii="Times New Roman" w:hAnsi="Times New Roman" w:eastAsia="方正仿宋_GBK"/>
          <w:b/>
          <w:bCs/>
          <w:sz w:val="36"/>
          <w:szCs w:val="36"/>
          <w:highlight w:val="none"/>
          <w:lang w:val="en-US" w:eastAsia="zh-CN"/>
        </w:rPr>
        <w:t>耕地：</w:t>
      </w:r>
      <w:r>
        <w:rPr>
          <w:rFonts w:hint="eastAsia" w:ascii="Times New Roman" w:hAnsi="Times New Roman" w:eastAsia="方正仿宋_GBK"/>
          <w:sz w:val="36"/>
          <w:szCs w:val="36"/>
          <w:highlight w:val="none"/>
          <w:lang w:val="en-US" w:eastAsia="zh-CN"/>
        </w:rPr>
        <w:t>13.4872亩×1730元/亩=23332.86元</w:t>
      </w:r>
    </w:p>
    <w:p w14:paraId="2DCD702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eastAsia" w:ascii="Times New Roman" w:hAnsi="Times New Roman" w:eastAsia="方正楷体_GBK" w:cs="Times New Roman"/>
          <w:b/>
          <w:bCs/>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2FE8D0A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42A8F4EF">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（1）耕地零星林果木</w:t>
      </w:r>
      <w:r>
        <w:rPr>
          <w:rFonts w:hint="eastAsia" w:ascii="Times New Roman" w:hAnsi="Times New Roman" w:eastAsia="方正仿宋_GBK" w:cs="Times New Roman"/>
          <w:sz w:val="36"/>
          <w:szCs w:val="36"/>
          <w:highlight w:val="none"/>
          <w:lang w:val="en-US" w:eastAsia="zh-CN"/>
        </w:rPr>
        <w:t>：13.4872亩×4000元/亩=53948.80元</w:t>
      </w:r>
    </w:p>
    <w:p w14:paraId="2C3FD2BF">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（2）耕地以外的其他土地：</w:t>
      </w:r>
      <w:r>
        <w:rPr>
          <w:rFonts w:hint="eastAsia" w:ascii="Times New Roman" w:hAnsi="Times New Roman" w:eastAsia="方正仿宋_GBK" w:cs="Times New Roman"/>
          <w:sz w:val="36"/>
          <w:szCs w:val="36"/>
          <w:highlight w:val="none"/>
          <w:lang w:val="en-US" w:eastAsia="zh-CN"/>
        </w:rPr>
        <w:t>13.7315亩×5000元/亩=68657.50元</w:t>
      </w:r>
    </w:p>
    <w:p w14:paraId="57B0028B">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仿宋_GBK"/>
          <w:b/>
          <w:bCs/>
          <w:sz w:val="36"/>
          <w:szCs w:val="36"/>
          <w:highlight w:val="none"/>
          <w:lang w:val="en-US" w:eastAsia="zh-CN"/>
        </w:rPr>
        <w:t>小计：</w:t>
      </w:r>
      <w:r>
        <w:rPr>
          <w:rFonts w:hint="eastAsia" w:ascii="Times New Roman" w:hAnsi="Times New Roman" w:eastAsia="方正仿宋_GBK"/>
          <w:sz w:val="36"/>
          <w:szCs w:val="36"/>
          <w:highlight w:val="none"/>
          <w:lang w:val="en-US" w:eastAsia="zh-CN"/>
        </w:rPr>
        <w:t>122606.30元</w:t>
      </w:r>
    </w:p>
    <w:p w14:paraId="0315431D">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27E4B6C6">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5243C14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57A359F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简体" w:cs="Times New Roman"/>
          <w:sz w:val="36"/>
          <w:szCs w:val="36"/>
          <w:highlight w:val="none"/>
          <w:lang w:val="en-US" w:eastAsia="zh-CN"/>
        </w:rPr>
        <w:t>7</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70AA232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486ADAA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4CFD4E3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2383CCA8">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695C80E6">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44BB5C5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19AA568E">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2C5053B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7EEB245B">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49BAEFA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3A6EE42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197EF38C">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3976BA99">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embedRegular r:id="rId1" w:fontKey="{CE995C6A-A04D-4559-A8B2-49BA7829775C}"/>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embedRegular r:id="rId2" w:fontKey="{6C322CD7-3605-400A-8614-3C2665BF5207}"/>
  </w:font>
  <w:font w:name="方正仿宋简体">
    <w:panose1 w:val="03000509000000000000"/>
    <w:charset w:val="86"/>
    <w:family w:val="auto"/>
    <w:pitch w:val="default"/>
    <w:sig w:usb0="00000001" w:usb1="080E0000" w:usb2="00000000" w:usb3="00000000" w:csb0="00040000" w:csb1="00000000"/>
    <w:embedRegular r:id="rId3" w:fontKey="{A1735D21-4DEA-4A9B-80B5-F6400C768919}"/>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0513E"/>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6D5772"/>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3875BE"/>
    <w:rsid w:val="01693010"/>
    <w:rsid w:val="0194427B"/>
    <w:rsid w:val="02744A2C"/>
    <w:rsid w:val="031D702B"/>
    <w:rsid w:val="033A6B8A"/>
    <w:rsid w:val="03BB0413"/>
    <w:rsid w:val="04552C06"/>
    <w:rsid w:val="050F19D9"/>
    <w:rsid w:val="053E0B8B"/>
    <w:rsid w:val="054D72C0"/>
    <w:rsid w:val="056B0CB0"/>
    <w:rsid w:val="06400C4E"/>
    <w:rsid w:val="067267B7"/>
    <w:rsid w:val="06A82D00"/>
    <w:rsid w:val="06CA3563"/>
    <w:rsid w:val="0721282E"/>
    <w:rsid w:val="07E92107"/>
    <w:rsid w:val="08173056"/>
    <w:rsid w:val="09386B8D"/>
    <w:rsid w:val="09AA4D5C"/>
    <w:rsid w:val="09B13C01"/>
    <w:rsid w:val="09C424AB"/>
    <w:rsid w:val="09C50B61"/>
    <w:rsid w:val="0A197798"/>
    <w:rsid w:val="0A74439D"/>
    <w:rsid w:val="0ACF7EFB"/>
    <w:rsid w:val="0AE7456D"/>
    <w:rsid w:val="0AF72E95"/>
    <w:rsid w:val="0B1A7CC0"/>
    <w:rsid w:val="0B29385D"/>
    <w:rsid w:val="0B9B58FC"/>
    <w:rsid w:val="0CBE1A2C"/>
    <w:rsid w:val="0D4B289A"/>
    <w:rsid w:val="0D9832F6"/>
    <w:rsid w:val="0E52491F"/>
    <w:rsid w:val="0E567261"/>
    <w:rsid w:val="0E783AD3"/>
    <w:rsid w:val="0EE52A94"/>
    <w:rsid w:val="0FB54297"/>
    <w:rsid w:val="0FFA00C0"/>
    <w:rsid w:val="104F3F68"/>
    <w:rsid w:val="10AF4252"/>
    <w:rsid w:val="118A4715"/>
    <w:rsid w:val="13E37B99"/>
    <w:rsid w:val="13EC783E"/>
    <w:rsid w:val="147152AE"/>
    <w:rsid w:val="149F6963"/>
    <w:rsid w:val="15411A14"/>
    <w:rsid w:val="15432E71"/>
    <w:rsid w:val="155B24B4"/>
    <w:rsid w:val="15BC335C"/>
    <w:rsid w:val="15F41B3E"/>
    <w:rsid w:val="163A146C"/>
    <w:rsid w:val="164C64D3"/>
    <w:rsid w:val="1671100B"/>
    <w:rsid w:val="17426EB9"/>
    <w:rsid w:val="1797673A"/>
    <w:rsid w:val="17C0399D"/>
    <w:rsid w:val="184C35EB"/>
    <w:rsid w:val="18F002B2"/>
    <w:rsid w:val="190518C5"/>
    <w:rsid w:val="193E689A"/>
    <w:rsid w:val="19E82D37"/>
    <w:rsid w:val="19FA0ED7"/>
    <w:rsid w:val="1ABC044C"/>
    <w:rsid w:val="1AC84EB8"/>
    <w:rsid w:val="1B340DA3"/>
    <w:rsid w:val="1BAC148E"/>
    <w:rsid w:val="1C933A87"/>
    <w:rsid w:val="1E541F01"/>
    <w:rsid w:val="1E5A33EF"/>
    <w:rsid w:val="1EDD3086"/>
    <w:rsid w:val="1F117B06"/>
    <w:rsid w:val="1FB4300E"/>
    <w:rsid w:val="204E553F"/>
    <w:rsid w:val="207D44E7"/>
    <w:rsid w:val="20872B6B"/>
    <w:rsid w:val="208B7750"/>
    <w:rsid w:val="217001E2"/>
    <w:rsid w:val="219C4C32"/>
    <w:rsid w:val="21B03DE4"/>
    <w:rsid w:val="220F3557"/>
    <w:rsid w:val="22233EEB"/>
    <w:rsid w:val="22704963"/>
    <w:rsid w:val="22782855"/>
    <w:rsid w:val="23C94632"/>
    <w:rsid w:val="23FF085B"/>
    <w:rsid w:val="24095657"/>
    <w:rsid w:val="24155071"/>
    <w:rsid w:val="24710ED7"/>
    <w:rsid w:val="24B1381A"/>
    <w:rsid w:val="257D0670"/>
    <w:rsid w:val="25C428AA"/>
    <w:rsid w:val="25C65F86"/>
    <w:rsid w:val="25DD39AD"/>
    <w:rsid w:val="263271D5"/>
    <w:rsid w:val="264A4590"/>
    <w:rsid w:val="26BE139A"/>
    <w:rsid w:val="26F8571D"/>
    <w:rsid w:val="278B77A6"/>
    <w:rsid w:val="2858699F"/>
    <w:rsid w:val="28CD065B"/>
    <w:rsid w:val="298F3DBD"/>
    <w:rsid w:val="29CA3E49"/>
    <w:rsid w:val="29CE4CCF"/>
    <w:rsid w:val="29F023BC"/>
    <w:rsid w:val="2A181297"/>
    <w:rsid w:val="2B091610"/>
    <w:rsid w:val="2B136958"/>
    <w:rsid w:val="2CD5741D"/>
    <w:rsid w:val="2D03111D"/>
    <w:rsid w:val="2D940467"/>
    <w:rsid w:val="2EA22E91"/>
    <w:rsid w:val="2EBE07DF"/>
    <w:rsid w:val="2EFC0732"/>
    <w:rsid w:val="2F0D7070"/>
    <w:rsid w:val="2F2B4A74"/>
    <w:rsid w:val="2F484DA8"/>
    <w:rsid w:val="2F563C39"/>
    <w:rsid w:val="2FAA2B11"/>
    <w:rsid w:val="2FB43882"/>
    <w:rsid w:val="2FD75420"/>
    <w:rsid w:val="306F6D9D"/>
    <w:rsid w:val="30C776F3"/>
    <w:rsid w:val="30CA5D19"/>
    <w:rsid w:val="30DE64B9"/>
    <w:rsid w:val="312B3B68"/>
    <w:rsid w:val="317E6003"/>
    <w:rsid w:val="318E53F7"/>
    <w:rsid w:val="32573DD6"/>
    <w:rsid w:val="32AC7236"/>
    <w:rsid w:val="32B2014A"/>
    <w:rsid w:val="3355548A"/>
    <w:rsid w:val="34627E5E"/>
    <w:rsid w:val="34B14942"/>
    <w:rsid w:val="34CE5EA8"/>
    <w:rsid w:val="34E56399"/>
    <w:rsid w:val="356F27E9"/>
    <w:rsid w:val="36C90395"/>
    <w:rsid w:val="36EE194A"/>
    <w:rsid w:val="37686BB1"/>
    <w:rsid w:val="376B2B61"/>
    <w:rsid w:val="37E5E289"/>
    <w:rsid w:val="38126F8A"/>
    <w:rsid w:val="3954669D"/>
    <w:rsid w:val="3A5A4AB3"/>
    <w:rsid w:val="3A914F19"/>
    <w:rsid w:val="3AE36B6E"/>
    <w:rsid w:val="3B013F51"/>
    <w:rsid w:val="3B3232CB"/>
    <w:rsid w:val="3B8B1B40"/>
    <w:rsid w:val="3B8F3DBE"/>
    <w:rsid w:val="3B902FD5"/>
    <w:rsid w:val="3BF07939"/>
    <w:rsid w:val="3BFD2D9D"/>
    <w:rsid w:val="3C2B1831"/>
    <w:rsid w:val="3CAA75CA"/>
    <w:rsid w:val="3CF75201"/>
    <w:rsid w:val="3D53336A"/>
    <w:rsid w:val="3F1C6797"/>
    <w:rsid w:val="405801F9"/>
    <w:rsid w:val="408908EE"/>
    <w:rsid w:val="40D3216D"/>
    <w:rsid w:val="414C7ECC"/>
    <w:rsid w:val="423D389B"/>
    <w:rsid w:val="42B63434"/>
    <w:rsid w:val="42E07C11"/>
    <w:rsid w:val="436C1C33"/>
    <w:rsid w:val="43790B7C"/>
    <w:rsid w:val="438020AF"/>
    <w:rsid w:val="444913F5"/>
    <w:rsid w:val="445F0F3C"/>
    <w:rsid w:val="44877E79"/>
    <w:rsid w:val="45520847"/>
    <w:rsid w:val="4579063A"/>
    <w:rsid w:val="45BC07DB"/>
    <w:rsid w:val="469E3EE3"/>
    <w:rsid w:val="46C16C66"/>
    <w:rsid w:val="46E33A26"/>
    <w:rsid w:val="471A5C34"/>
    <w:rsid w:val="4743628E"/>
    <w:rsid w:val="4757048D"/>
    <w:rsid w:val="47880D70"/>
    <w:rsid w:val="47C12579"/>
    <w:rsid w:val="47F334C4"/>
    <w:rsid w:val="4821416A"/>
    <w:rsid w:val="48500E51"/>
    <w:rsid w:val="48AB197C"/>
    <w:rsid w:val="48E75442"/>
    <w:rsid w:val="48F84495"/>
    <w:rsid w:val="49333D25"/>
    <w:rsid w:val="49D96075"/>
    <w:rsid w:val="4A09107A"/>
    <w:rsid w:val="4A2D2426"/>
    <w:rsid w:val="4A9328FD"/>
    <w:rsid w:val="4AA171B5"/>
    <w:rsid w:val="4B1D4687"/>
    <w:rsid w:val="4B2960B4"/>
    <w:rsid w:val="4B366772"/>
    <w:rsid w:val="4B881FFB"/>
    <w:rsid w:val="4DAB5178"/>
    <w:rsid w:val="4E803A03"/>
    <w:rsid w:val="4EBB34EA"/>
    <w:rsid w:val="4F7777E2"/>
    <w:rsid w:val="4FDF6AF7"/>
    <w:rsid w:val="514A1D28"/>
    <w:rsid w:val="519F5DF6"/>
    <w:rsid w:val="521F2DEA"/>
    <w:rsid w:val="528C4A2D"/>
    <w:rsid w:val="53B37937"/>
    <w:rsid w:val="53E93DE2"/>
    <w:rsid w:val="54016D98"/>
    <w:rsid w:val="54490ABB"/>
    <w:rsid w:val="54FD55E3"/>
    <w:rsid w:val="553F0A67"/>
    <w:rsid w:val="556F5D7B"/>
    <w:rsid w:val="558718AA"/>
    <w:rsid w:val="55AB702A"/>
    <w:rsid w:val="570F10B4"/>
    <w:rsid w:val="587D7CA2"/>
    <w:rsid w:val="5882570B"/>
    <w:rsid w:val="58ED4416"/>
    <w:rsid w:val="59456704"/>
    <w:rsid w:val="59D93B31"/>
    <w:rsid w:val="59F2429E"/>
    <w:rsid w:val="5A3C19C4"/>
    <w:rsid w:val="5A505B96"/>
    <w:rsid w:val="5A6461D4"/>
    <w:rsid w:val="5A671CDE"/>
    <w:rsid w:val="5B082187"/>
    <w:rsid w:val="5B2F43FF"/>
    <w:rsid w:val="5BBE156E"/>
    <w:rsid w:val="5BFA0DFA"/>
    <w:rsid w:val="5D410686"/>
    <w:rsid w:val="5D6E6E32"/>
    <w:rsid w:val="5DB37248"/>
    <w:rsid w:val="5E0A1E55"/>
    <w:rsid w:val="5E8545C5"/>
    <w:rsid w:val="5F664989"/>
    <w:rsid w:val="5FD525A4"/>
    <w:rsid w:val="6019126F"/>
    <w:rsid w:val="602A280F"/>
    <w:rsid w:val="61156D52"/>
    <w:rsid w:val="61433C21"/>
    <w:rsid w:val="61E9114E"/>
    <w:rsid w:val="63740CA9"/>
    <w:rsid w:val="63DF309D"/>
    <w:rsid w:val="63E65437"/>
    <w:rsid w:val="646002BB"/>
    <w:rsid w:val="648179F9"/>
    <w:rsid w:val="64B15BDC"/>
    <w:rsid w:val="65174361"/>
    <w:rsid w:val="651A5A67"/>
    <w:rsid w:val="65926E8C"/>
    <w:rsid w:val="65CC7110"/>
    <w:rsid w:val="65F009F3"/>
    <w:rsid w:val="66C65A93"/>
    <w:rsid w:val="66E005EB"/>
    <w:rsid w:val="66FE3F14"/>
    <w:rsid w:val="675608AD"/>
    <w:rsid w:val="6767728E"/>
    <w:rsid w:val="68025902"/>
    <w:rsid w:val="68444BA9"/>
    <w:rsid w:val="685C6397"/>
    <w:rsid w:val="68865E25"/>
    <w:rsid w:val="68C83A2C"/>
    <w:rsid w:val="69300598"/>
    <w:rsid w:val="69CB5A51"/>
    <w:rsid w:val="6A0942FC"/>
    <w:rsid w:val="6A3559B0"/>
    <w:rsid w:val="6A451D14"/>
    <w:rsid w:val="6A4A3798"/>
    <w:rsid w:val="6A6A1EA4"/>
    <w:rsid w:val="6A7259FE"/>
    <w:rsid w:val="6ACF3DC7"/>
    <w:rsid w:val="6BAC4F3F"/>
    <w:rsid w:val="6C0649FF"/>
    <w:rsid w:val="6CD964C1"/>
    <w:rsid w:val="6D8F2D6B"/>
    <w:rsid w:val="6DAA462E"/>
    <w:rsid w:val="6DF037D8"/>
    <w:rsid w:val="6E7C2F00"/>
    <w:rsid w:val="6F252AE8"/>
    <w:rsid w:val="6FF71ED2"/>
    <w:rsid w:val="70B45B74"/>
    <w:rsid w:val="71684223"/>
    <w:rsid w:val="725C3F98"/>
    <w:rsid w:val="735F344D"/>
    <w:rsid w:val="74637A10"/>
    <w:rsid w:val="748B5FFF"/>
    <w:rsid w:val="751372AF"/>
    <w:rsid w:val="755A5196"/>
    <w:rsid w:val="757D7EFF"/>
    <w:rsid w:val="772462D2"/>
    <w:rsid w:val="77707E71"/>
    <w:rsid w:val="785901FD"/>
    <w:rsid w:val="79433AB1"/>
    <w:rsid w:val="7A066D48"/>
    <w:rsid w:val="7A747570"/>
    <w:rsid w:val="7B580C40"/>
    <w:rsid w:val="7B76471B"/>
    <w:rsid w:val="7BA85F23"/>
    <w:rsid w:val="7C634FAF"/>
    <w:rsid w:val="7CF77FE5"/>
    <w:rsid w:val="7CFA7772"/>
    <w:rsid w:val="7D0A7D18"/>
    <w:rsid w:val="7D1961AD"/>
    <w:rsid w:val="7D311A87"/>
    <w:rsid w:val="7D756226"/>
    <w:rsid w:val="7D9357E9"/>
    <w:rsid w:val="7E8B12AF"/>
    <w:rsid w:val="7F1C3A35"/>
    <w:rsid w:val="7F926ADA"/>
    <w:rsid w:val="7FDF26A0"/>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1125</Words>
  <Characters>1365</Characters>
  <Lines>0</Lines>
  <Paragraphs>0</Paragraphs>
  <TotalTime>14</TotalTime>
  <ScaleCrop>false</ScaleCrop>
  <LinksUpToDate>false</LinksUpToDate>
  <CharactersWithSpaces>1535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2024-07-08T02:28:00Z</cp:lastPrinted>
  <dcterms:modified xsi:type="dcterms:W3CDTF">2024-07-22T07:56:53Z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3F34BCB4202C4DDE9A4C289DFCBB1FED_13</vt:lpwstr>
  </property>
</Properties>
</file>